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85ABD" w14:textId="77777777" w:rsidR="002D69D4" w:rsidRDefault="002D69D4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1BFDF4D5" w14:textId="77777777" w:rsidR="002D69D4" w:rsidRPr="00692A45" w:rsidRDefault="002D69D4" w:rsidP="00474F67">
      <w:pPr>
        <w:pStyle w:val="Heading1"/>
      </w:pPr>
      <w:r w:rsidRPr="00692A45">
        <w:t xml:space="preserve">Worksheet </w:t>
      </w:r>
      <w:r>
        <w:t>6</w:t>
      </w:r>
      <w:r w:rsidRPr="00692A45">
        <w:t xml:space="preserve">: </w:t>
      </w:r>
      <w:r w:rsidRPr="00843208">
        <w:t xml:space="preserve">Business values </w:t>
      </w:r>
      <w:r w:rsidRPr="00692A45">
        <w:t>(</w:t>
      </w:r>
      <w:r>
        <w:t>tutor</w:t>
      </w:r>
      <w:r w:rsidRPr="00692A45">
        <w:t>)</w:t>
      </w:r>
    </w:p>
    <w:p w14:paraId="78A63FA1" w14:textId="4CFC6E17" w:rsidR="002D69D4" w:rsidRPr="002D69D4" w:rsidRDefault="002D69D4" w:rsidP="003C48CC">
      <w:pPr>
        <w:rPr>
          <w:rFonts w:cs="Arial"/>
          <w:sz w:val="24"/>
        </w:rPr>
      </w:pPr>
      <w:r w:rsidRPr="002D69D4">
        <w:rPr>
          <w:rFonts w:cs="Arial"/>
          <w:sz w:val="24"/>
        </w:rPr>
        <w:t>Customer service is a high</w:t>
      </w:r>
      <w:r>
        <w:rPr>
          <w:rFonts w:cs="Arial"/>
          <w:sz w:val="24"/>
        </w:rPr>
        <w:t>ly important</w:t>
      </w:r>
      <w:r w:rsidRPr="002D69D4">
        <w:rPr>
          <w:rFonts w:cs="Arial"/>
          <w:sz w:val="24"/>
        </w:rPr>
        <w:t xml:space="preserve"> business value. </w:t>
      </w:r>
    </w:p>
    <w:p w14:paraId="1CE402CB" w14:textId="77777777" w:rsidR="002D69D4" w:rsidRPr="002D69D4" w:rsidRDefault="002D69D4" w:rsidP="003C48CC">
      <w:pPr>
        <w:rPr>
          <w:rFonts w:cs="Arial"/>
          <w:sz w:val="24"/>
        </w:rPr>
      </w:pPr>
    </w:p>
    <w:p w14:paraId="724BF099" w14:textId="77777777" w:rsidR="002D69D4" w:rsidRPr="002D69D4" w:rsidRDefault="002D69D4" w:rsidP="002D69D4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2D69D4">
        <w:rPr>
          <w:rFonts w:ascii="Arial" w:hAnsi="Arial" w:cs="Arial"/>
        </w:rPr>
        <w:t xml:space="preserve">If you were a managing director of a construction company, how would you provide first class customer service? List as many ways as you can think of. </w:t>
      </w:r>
    </w:p>
    <w:p w14:paraId="665A0907" w14:textId="77777777" w:rsidR="002D69D4" w:rsidRPr="002D69D4" w:rsidRDefault="002D69D4" w:rsidP="00563B86">
      <w:pPr>
        <w:rPr>
          <w:rFonts w:cs="Arial"/>
          <w:sz w:val="24"/>
        </w:rPr>
      </w:pPr>
    </w:p>
    <w:p w14:paraId="27193DAB" w14:textId="77777777" w:rsidR="002D69D4" w:rsidRPr="002D69D4" w:rsidRDefault="002D69D4" w:rsidP="00563B86">
      <w:pPr>
        <w:rPr>
          <w:rFonts w:cs="Arial"/>
          <w:sz w:val="24"/>
        </w:rPr>
      </w:pPr>
    </w:p>
    <w:p w14:paraId="0E5F80B9" w14:textId="77777777" w:rsidR="002D69D4" w:rsidRPr="002D69D4" w:rsidRDefault="002D69D4" w:rsidP="00A04087">
      <w:pPr>
        <w:rPr>
          <w:rFonts w:cs="Arial"/>
          <w:sz w:val="24"/>
        </w:rPr>
      </w:pPr>
    </w:p>
    <w:p w14:paraId="00D9E425" w14:textId="77777777" w:rsidR="002D69D4" w:rsidRPr="002D69D4" w:rsidRDefault="002D69D4" w:rsidP="00A04087">
      <w:pPr>
        <w:rPr>
          <w:rFonts w:cs="Arial"/>
          <w:color w:val="FF0000"/>
          <w:sz w:val="24"/>
        </w:rPr>
      </w:pPr>
      <w:r w:rsidRPr="002D69D4">
        <w:rPr>
          <w:rFonts w:cs="Arial"/>
          <w:color w:val="FF0000"/>
          <w:sz w:val="24"/>
        </w:rPr>
        <w:t xml:space="preserve">Learners may provide a variety of answers. Direct learners to consider the following ideas: </w:t>
      </w:r>
    </w:p>
    <w:p w14:paraId="421215FD" w14:textId="77777777" w:rsidR="002D69D4" w:rsidRPr="002D69D4" w:rsidRDefault="002D69D4" w:rsidP="00A04087">
      <w:pPr>
        <w:rPr>
          <w:rFonts w:cs="Arial"/>
          <w:sz w:val="24"/>
        </w:rPr>
      </w:pPr>
    </w:p>
    <w:p w14:paraId="4AE26DBE" w14:textId="77777777" w:rsidR="002D69D4" w:rsidRPr="002D69D4" w:rsidRDefault="002D69D4" w:rsidP="002D69D4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2D69D4">
        <w:rPr>
          <w:rFonts w:ascii="Arial" w:hAnsi="Arial" w:cs="Arial"/>
          <w:color w:val="FF0000"/>
        </w:rPr>
        <w:t>Offering customer-facing staff and customer service training.</w:t>
      </w:r>
    </w:p>
    <w:p w14:paraId="6B98E75D" w14:textId="77777777" w:rsidR="002D69D4" w:rsidRPr="002D69D4" w:rsidRDefault="002D69D4" w:rsidP="002D69D4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2D69D4">
        <w:rPr>
          <w:rFonts w:ascii="Arial" w:hAnsi="Arial" w:cs="Arial"/>
          <w:color w:val="FF0000"/>
        </w:rPr>
        <w:t>Setting realistic customer expectations and being open and transparent in communications.</w:t>
      </w:r>
    </w:p>
    <w:p w14:paraId="63F0D6B7" w14:textId="77777777" w:rsidR="002D69D4" w:rsidRPr="002D69D4" w:rsidRDefault="002D69D4" w:rsidP="002D69D4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2D69D4">
        <w:rPr>
          <w:rFonts w:ascii="Arial" w:hAnsi="Arial" w:cs="Arial"/>
          <w:color w:val="FF0000"/>
        </w:rPr>
        <w:t>Keeping the commitments made to customers, and if that is not possible, communicating why changes are necessary.</w:t>
      </w:r>
    </w:p>
    <w:p w14:paraId="296A151B" w14:textId="77777777" w:rsidR="002D69D4" w:rsidRPr="002D69D4" w:rsidRDefault="002D69D4" w:rsidP="002D69D4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2D69D4">
        <w:rPr>
          <w:rFonts w:ascii="Arial" w:hAnsi="Arial" w:cs="Arial"/>
          <w:color w:val="FF0000"/>
        </w:rPr>
        <w:t>Putting customers first in the business’ priorities.</w:t>
      </w:r>
    </w:p>
    <w:p w14:paraId="65B8727D" w14:textId="77777777" w:rsidR="002D69D4" w:rsidRPr="002D69D4" w:rsidRDefault="002D69D4" w:rsidP="002D69D4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2D69D4">
        <w:rPr>
          <w:rFonts w:ascii="Arial" w:hAnsi="Arial" w:cs="Arial"/>
          <w:color w:val="FF0000"/>
        </w:rPr>
        <w:t>Answering phone calls quickly.</w:t>
      </w:r>
    </w:p>
    <w:p w14:paraId="700D22C3" w14:textId="77777777" w:rsidR="002D69D4" w:rsidRPr="002D69D4" w:rsidRDefault="002D69D4" w:rsidP="002D69D4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2D69D4">
        <w:rPr>
          <w:rFonts w:ascii="Arial" w:hAnsi="Arial" w:cs="Arial"/>
          <w:color w:val="FF0000"/>
        </w:rPr>
        <w:t>Responding to emails politely and efficiently.</w:t>
      </w:r>
    </w:p>
    <w:p w14:paraId="42FB8E9F" w14:textId="77777777" w:rsidR="002D69D4" w:rsidRPr="002D69D4" w:rsidRDefault="002D69D4" w:rsidP="002D69D4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2D69D4">
        <w:rPr>
          <w:rFonts w:ascii="Arial" w:hAnsi="Arial" w:cs="Arial"/>
          <w:color w:val="FF0000"/>
        </w:rPr>
        <w:t>Dealing with complaints efficiently and fairly.</w:t>
      </w:r>
    </w:p>
    <w:p w14:paraId="479B464C" w14:textId="77777777" w:rsidR="002D69D4" w:rsidRPr="002D69D4" w:rsidRDefault="002D69D4" w:rsidP="002D69D4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2D69D4">
        <w:rPr>
          <w:rFonts w:ascii="Arial" w:hAnsi="Arial" w:cs="Arial"/>
          <w:color w:val="FF0000"/>
        </w:rPr>
        <w:t>Appointing non-executive customer directors.</w:t>
      </w:r>
    </w:p>
    <w:p w14:paraId="2AE4B7F7" w14:textId="77777777" w:rsidR="002D69D4" w:rsidRPr="002D69D4" w:rsidRDefault="002D69D4" w:rsidP="002D69D4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2D69D4">
        <w:rPr>
          <w:rFonts w:ascii="Arial" w:hAnsi="Arial" w:cs="Arial"/>
          <w:color w:val="FF0000"/>
        </w:rPr>
        <w:t>Appointing a community relations officer to liaise with members of the public.</w:t>
      </w:r>
    </w:p>
    <w:p w14:paraId="237236DB" w14:textId="77777777" w:rsidR="002D69D4" w:rsidRDefault="002D69D4" w:rsidP="00A04087">
      <w:pPr>
        <w:rPr>
          <w:rFonts w:cs="Arial"/>
          <w:szCs w:val="22"/>
        </w:rPr>
      </w:pPr>
    </w:p>
    <w:p w14:paraId="6FAF24E8" w14:textId="77777777" w:rsidR="002D69D4" w:rsidRDefault="002D69D4" w:rsidP="00A04087">
      <w:pPr>
        <w:rPr>
          <w:rFonts w:cs="Arial"/>
          <w:szCs w:val="22"/>
        </w:rPr>
      </w:pPr>
    </w:p>
    <w:p w14:paraId="2D27BEB6" w14:textId="77777777" w:rsidR="002D69D4" w:rsidRDefault="002D69D4" w:rsidP="00B660A8">
      <w:pPr>
        <w:rPr>
          <w:rFonts w:cs="Arial"/>
          <w:szCs w:val="22"/>
        </w:rPr>
      </w:pPr>
    </w:p>
    <w:p w14:paraId="68CC0B48" w14:textId="77777777" w:rsidR="002D69D4" w:rsidRPr="00A5562E" w:rsidRDefault="002D69D4" w:rsidP="00110217">
      <w:pPr>
        <w:rPr>
          <w:rFonts w:cs="Arial"/>
          <w:szCs w:val="22"/>
        </w:rPr>
      </w:pPr>
    </w:p>
    <w:p w14:paraId="76D9A7B6" w14:textId="77777777" w:rsidR="002D69D4" w:rsidRDefault="002D69D4" w:rsidP="00446647">
      <w:pPr>
        <w:pStyle w:val="Answer"/>
        <w:ind w:left="0"/>
      </w:pPr>
    </w:p>
    <w:p w14:paraId="1703FA2A" w14:textId="77777777" w:rsidR="002D69D4" w:rsidRDefault="002D69D4" w:rsidP="006E1028">
      <w:pPr>
        <w:pStyle w:val="Answer"/>
      </w:pPr>
    </w:p>
    <w:p w14:paraId="0EA0D947" w14:textId="77777777" w:rsidR="002D69D4" w:rsidRDefault="002D69D4" w:rsidP="00A402DF">
      <w:pPr>
        <w:rPr>
          <w:rFonts w:cs="Arial"/>
          <w:szCs w:val="22"/>
        </w:rPr>
      </w:pPr>
    </w:p>
    <w:p w14:paraId="4BBC3F3A" w14:textId="77777777" w:rsidR="002D69D4" w:rsidRDefault="002D69D4" w:rsidP="00474F67">
      <w:pPr>
        <w:rPr>
          <w:rFonts w:cs="Arial"/>
          <w:szCs w:val="22"/>
        </w:rPr>
      </w:pPr>
    </w:p>
    <w:p w14:paraId="0FD26406" w14:textId="77777777" w:rsidR="002D69D4" w:rsidRDefault="002D69D4" w:rsidP="00474F67">
      <w:pPr>
        <w:rPr>
          <w:rFonts w:cs="Arial"/>
          <w:szCs w:val="22"/>
        </w:rPr>
      </w:pPr>
    </w:p>
    <w:p w14:paraId="1553E664" w14:textId="77777777" w:rsidR="002D69D4" w:rsidRDefault="002D69D4" w:rsidP="00AD179E">
      <w:pPr>
        <w:pStyle w:val="Answer"/>
        <w:tabs>
          <w:tab w:val="left" w:pos="2400"/>
        </w:tabs>
      </w:pPr>
      <w:r>
        <w:tab/>
      </w:r>
    </w:p>
    <w:p w14:paraId="647C1F2F" w14:textId="77777777" w:rsidR="00474F67" w:rsidRDefault="00474F67" w:rsidP="00474F67">
      <w:pPr>
        <w:rPr>
          <w:rFonts w:cs="Arial"/>
          <w:szCs w:val="22"/>
        </w:rPr>
      </w:pPr>
    </w:p>
    <w:p w14:paraId="08C5473D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099B2" w14:textId="77777777" w:rsidR="00243327" w:rsidRDefault="00243327">
      <w:pPr>
        <w:spacing w:before="0" w:after="0"/>
      </w:pPr>
      <w:r>
        <w:separator/>
      </w:r>
    </w:p>
  </w:endnote>
  <w:endnote w:type="continuationSeparator" w:id="0">
    <w:p w14:paraId="08C95D3A" w14:textId="77777777" w:rsidR="00243327" w:rsidRDefault="0024332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7CC45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0E5E503" wp14:editId="0E8F47E9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451FB33" w14:textId="7336160D" w:rsidR="009A2CD2" w:rsidRPr="006953AB" w:rsidRDefault="00AB32ED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AB32ED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81ECD36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E5E50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6451FB33" w14:textId="7336160D" w:rsidR="009A2CD2" w:rsidRPr="006953AB" w:rsidRDefault="00AB32ED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AB32ED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81ECD36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9C66261" wp14:editId="3AB8F313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EF476" w14:textId="77777777" w:rsidR="00243327" w:rsidRDefault="00243327">
      <w:pPr>
        <w:spacing w:before="0" w:after="0"/>
      </w:pPr>
      <w:r>
        <w:separator/>
      </w:r>
    </w:p>
  </w:footnote>
  <w:footnote w:type="continuationSeparator" w:id="0">
    <w:p w14:paraId="353A30AD" w14:textId="77777777" w:rsidR="00243327" w:rsidRDefault="0024332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7A0A8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19801E8E" wp14:editId="6320EE66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152B1C6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01669D78" wp14:editId="58B3B2F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1E123E2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66A06"/>
    <w:multiLevelType w:val="hybridMultilevel"/>
    <w:tmpl w:val="9B70A80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7B5659"/>
    <w:multiLevelType w:val="hybridMultilevel"/>
    <w:tmpl w:val="BAA852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549074">
    <w:abstractNumId w:val="4"/>
  </w:num>
  <w:num w:numId="2" w16cid:durableId="1620185076">
    <w:abstractNumId w:val="15"/>
  </w:num>
  <w:num w:numId="3" w16cid:durableId="187565295">
    <w:abstractNumId w:val="22"/>
  </w:num>
  <w:num w:numId="4" w16cid:durableId="1113205059">
    <w:abstractNumId w:val="17"/>
  </w:num>
  <w:num w:numId="5" w16cid:durableId="1907258574">
    <w:abstractNumId w:val="8"/>
  </w:num>
  <w:num w:numId="6" w16cid:durableId="1751000979">
    <w:abstractNumId w:val="16"/>
  </w:num>
  <w:num w:numId="7" w16cid:durableId="163979554">
    <w:abstractNumId w:val="8"/>
  </w:num>
  <w:num w:numId="8" w16cid:durableId="58212116">
    <w:abstractNumId w:val="1"/>
  </w:num>
  <w:num w:numId="9" w16cid:durableId="157187977">
    <w:abstractNumId w:val="8"/>
    <w:lvlOverride w:ilvl="0">
      <w:startOverride w:val="1"/>
    </w:lvlOverride>
  </w:num>
  <w:num w:numId="10" w16cid:durableId="823619947">
    <w:abstractNumId w:val="18"/>
  </w:num>
  <w:num w:numId="11" w16cid:durableId="201527624">
    <w:abstractNumId w:val="14"/>
  </w:num>
  <w:num w:numId="12" w16cid:durableId="573197527">
    <w:abstractNumId w:val="5"/>
  </w:num>
  <w:num w:numId="13" w16cid:durableId="531387489">
    <w:abstractNumId w:val="13"/>
  </w:num>
  <w:num w:numId="14" w16cid:durableId="434255990">
    <w:abstractNumId w:val="19"/>
  </w:num>
  <w:num w:numId="15" w16cid:durableId="2038702446">
    <w:abstractNumId w:val="11"/>
  </w:num>
  <w:num w:numId="16" w16cid:durableId="1947229338">
    <w:abstractNumId w:val="7"/>
  </w:num>
  <w:num w:numId="17" w16cid:durableId="1736901045">
    <w:abstractNumId w:val="25"/>
  </w:num>
  <w:num w:numId="18" w16cid:durableId="2092703453">
    <w:abstractNumId w:val="26"/>
  </w:num>
  <w:num w:numId="19" w16cid:durableId="360057246">
    <w:abstractNumId w:val="3"/>
  </w:num>
  <w:num w:numId="20" w16cid:durableId="268974285">
    <w:abstractNumId w:val="2"/>
  </w:num>
  <w:num w:numId="21" w16cid:durableId="156189174">
    <w:abstractNumId w:val="9"/>
  </w:num>
  <w:num w:numId="22" w16cid:durableId="1012494202">
    <w:abstractNumId w:val="9"/>
    <w:lvlOverride w:ilvl="0">
      <w:startOverride w:val="1"/>
    </w:lvlOverride>
  </w:num>
  <w:num w:numId="23" w16cid:durableId="1692030257">
    <w:abstractNumId w:val="24"/>
  </w:num>
  <w:num w:numId="24" w16cid:durableId="1991708111">
    <w:abstractNumId w:val="9"/>
    <w:lvlOverride w:ilvl="0">
      <w:startOverride w:val="1"/>
    </w:lvlOverride>
  </w:num>
  <w:num w:numId="25" w16cid:durableId="806976307">
    <w:abstractNumId w:val="9"/>
    <w:lvlOverride w:ilvl="0">
      <w:startOverride w:val="1"/>
    </w:lvlOverride>
  </w:num>
  <w:num w:numId="26" w16cid:durableId="1334261223">
    <w:abstractNumId w:val="10"/>
  </w:num>
  <w:num w:numId="27" w16cid:durableId="1375739266">
    <w:abstractNumId w:val="20"/>
  </w:num>
  <w:num w:numId="28" w16cid:durableId="15085793">
    <w:abstractNumId w:val="9"/>
    <w:lvlOverride w:ilvl="0">
      <w:startOverride w:val="1"/>
    </w:lvlOverride>
  </w:num>
  <w:num w:numId="29" w16cid:durableId="818155755">
    <w:abstractNumId w:val="21"/>
  </w:num>
  <w:num w:numId="30" w16cid:durableId="558789386">
    <w:abstractNumId w:val="9"/>
  </w:num>
  <w:num w:numId="31" w16cid:durableId="1476145616">
    <w:abstractNumId w:val="9"/>
    <w:lvlOverride w:ilvl="0">
      <w:startOverride w:val="1"/>
    </w:lvlOverride>
  </w:num>
  <w:num w:numId="32" w16cid:durableId="1603799106">
    <w:abstractNumId w:val="9"/>
    <w:lvlOverride w:ilvl="0">
      <w:startOverride w:val="1"/>
    </w:lvlOverride>
  </w:num>
  <w:num w:numId="33" w16cid:durableId="105006158">
    <w:abstractNumId w:val="0"/>
  </w:num>
  <w:num w:numId="34" w16cid:durableId="1631397340">
    <w:abstractNumId w:val="12"/>
  </w:num>
  <w:num w:numId="35" w16cid:durableId="1915159068">
    <w:abstractNumId w:val="23"/>
  </w:num>
  <w:num w:numId="36" w16cid:durableId="9480039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9D4"/>
    <w:rsid w:val="000033BD"/>
    <w:rsid w:val="0006059A"/>
    <w:rsid w:val="00082C62"/>
    <w:rsid w:val="000B231F"/>
    <w:rsid w:val="000E194B"/>
    <w:rsid w:val="00110217"/>
    <w:rsid w:val="00112A4E"/>
    <w:rsid w:val="00152AC3"/>
    <w:rsid w:val="00156AF3"/>
    <w:rsid w:val="0019491D"/>
    <w:rsid w:val="001F74AD"/>
    <w:rsid w:val="00243327"/>
    <w:rsid w:val="00290326"/>
    <w:rsid w:val="002D07A8"/>
    <w:rsid w:val="002D69D4"/>
    <w:rsid w:val="003127FD"/>
    <w:rsid w:val="003405EA"/>
    <w:rsid w:val="003B1E21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B32ED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41BF0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E63643"/>
  <w15:docId w15:val="{B1725F22-FB18-4B8D-BF93-03BC01B42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2D69D4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AB32E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E874EF-BFBD-400A-978C-6309758FAA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81F8D1-2D05-4C8F-A293-6CFA37ED97E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555DFF8-B1ED-47A8-88BF-86944C7F0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0</TotalTime>
  <Pages>1</Pages>
  <Words>48</Words>
  <Characters>924</Characters>
  <Application>Microsoft Office Word</Application>
  <DocSecurity>0</DocSecurity>
  <Lines>16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2025-11-17T23:09:00Z</dcterms:created>
  <dcterms:modified xsi:type="dcterms:W3CDTF">2025-11-20T15:16:00Z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